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8E17B" w14:textId="77777777" w:rsidR="005704B1" w:rsidRPr="00C62042" w:rsidRDefault="005704B1" w:rsidP="005704B1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Anskaffelse </w:t>
      </w:r>
      <w:r w:rsidRPr="00220C97">
        <w:rPr>
          <w:rStyle w:val="Tittelikkeiinnholdfortegnelse"/>
        </w:rPr>
        <w:t>26/</w:t>
      </w:r>
      <w:r>
        <w:rPr>
          <w:rStyle w:val="Tittelikkeiinnholdfortegnelse"/>
        </w:rPr>
        <w:t>414</w:t>
      </w:r>
      <w:r w:rsidRPr="00525107">
        <w:rPr>
          <w:rStyle w:val="Tittelikkeiinnholdfortegnelse"/>
        </w:rPr>
        <w:t xml:space="preserve"> </w:t>
      </w:r>
      <w:r w:rsidRPr="00220C97">
        <w:rPr>
          <w:rStyle w:val="Tittelikkeiinnholdfortegnelse"/>
        </w:rPr>
        <w:t xml:space="preserve">Sykesignalanlegg ved </w:t>
      </w:r>
      <w:proofErr w:type="spellStart"/>
      <w:r w:rsidRPr="00220C97">
        <w:rPr>
          <w:rStyle w:val="Tittelikkeiinnholdfortegnelse"/>
        </w:rPr>
        <w:t>Skyrud</w:t>
      </w:r>
      <w:proofErr w:type="spellEnd"/>
      <w:r w:rsidRPr="00220C97">
        <w:rPr>
          <w:rStyle w:val="Tittelikkeiinnholdfortegnelse"/>
        </w:rPr>
        <w:t xml:space="preserve"> demenssenter i Kongsvinger - 2026</w:t>
      </w:r>
    </w:p>
    <w:p w14:paraId="681EF782" w14:textId="77777777" w:rsidR="005704B1" w:rsidRDefault="005704B1" w:rsidP="005704B1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Pr="00EC27C6">
        <w:rPr>
          <w:rStyle w:val="Tittelikkeiinnholdfortegnelse"/>
        </w:rPr>
        <w:t>5</w:t>
      </w:r>
      <w:r w:rsidRPr="00C62042">
        <w:rPr>
          <w:rStyle w:val="Tittelikkeiinnholdfortegnelse"/>
        </w:rPr>
        <w:t xml:space="preserve"> – </w:t>
      </w:r>
      <w:r>
        <w:rPr>
          <w:rStyle w:val="Tittelikkeiinnholdfortegnelse"/>
        </w:rPr>
        <w:t>Forpliktelseserklæring</w:t>
      </w:r>
    </w:p>
    <w:p w14:paraId="070A2F8A" w14:textId="77777777" w:rsidR="005704B1" w:rsidRPr="00506802" w:rsidRDefault="005704B1" w:rsidP="005704B1">
      <w:r w:rsidRPr="003746F0">
        <w:t xml:space="preserve">Denne erklæringen gjelder når </w:t>
      </w:r>
      <w:r>
        <w:t>tilbyder</w:t>
      </w:r>
      <w:r w:rsidRPr="003746F0">
        <w:t xml:space="preserve"> får støtte fra andre </w:t>
      </w:r>
      <w:r>
        <w:t>virksomheter</w:t>
      </w:r>
      <w:r w:rsidRPr="003746F0">
        <w:t xml:space="preserve"> jf</w:t>
      </w:r>
      <w:r>
        <w:t xml:space="preserve">. anskaffelsesforskriftens </w:t>
      </w:r>
      <w:r w:rsidRPr="003746F0">
        <w:t xml:space="preserve">§ 16-10. </w:t>
      </w:r>
      <w:r>
        <w:t>Jf.</w:t>
      </w:r>
      <w:r w:rsidRPr="003746F0">
        <w:t xml:space="preserve"> anskaffelsesforskriftens §16-10 (3) skal foretak som </w:t>
      </w:r>
      <w:r>
        <w:t>tilbyder</w:t>
      </w:r>
      <w:r w:rsidRPr="003746F0">
        <w:t xml:space="preserve"> støtter seg på</w:t>
      </w:r>
      <w:r>
        <w:t xml:space="preserve"> </w:t>
      </w:r>
      <w:proofErr w:type="gramStart"/>
      <w:r w:rsidRPr="003746F0">
        <w:t>oppfylle</w:t>
      </w:r>
      <w:proofErr w:type="gramEnd"/>
      <w:r w:rsidRPr="003746F0">
        <w:t xml:space="preserve"> de relevante kvalifikasjonskravene</w:t>
      </w:r>
      <w:r>
        <w:t xml:space="preserve"> og </w:t>
      </w:r>
      <w:r w:rsidRPr="003746F0">
        <w:t>det</w:t>
      </w:r>
      <w:r>
        <w:t xml:space="preserve"> skal</w:t>
      </w:r>
      <w:r w:rsidRPr="003746F0">
        <w:t xml:space="preserve"> </w:t>
      </w:r>
      <w:proofErr w:type="gramStart"/>
      <w:r w:rsidRPr="003746F0">
        <w:t>for øvrig</w:t>
      </w:r>
      <w:proofErr w:type="gramEnd"/>
      <w:r w:rsidRPr="003746F0">
        <w:t xml:space="preserve"> ikke foreligge grunner for avvisning</w:t>
      </w:r>
      <w:r>
        <w:t>.</w:t>
      </w:r>
      <w:r w:rsidRPr="003746F0">
        <w:t xml:space="preserve"> </w:t>
      </w:r>
      <w:r>
        <w:t xml:space="preserve">Dette skal dokumenteres </w:t>
      </w:r>
      <w:r w:rsidRPr="003746F0">
        <w:t xml:space="preserve">ved utfylling av ESPD (europeisk </w:t>
      </w:r>
      <w:r>
        <w:t>egenerklæringsskjema) av foretak leverandøren støtter seg på.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7"/>
        <w:gridCol w:w="1336"/>
        <w:gridCol w:w="2993"/>
      </w:tblGrid>
      <w:tr w:rsidR="005704B1" w:rsidRPr="00AC6FC6" w14:paraId="49236918" w14:textId="77777777" w:rsidTr="00A420D8">
        <w:trPr>
          <w:trHeight w:val="425"/>
        </w:trPr>
        <w:tc>
          <w:tcPr>
            <w:tcW w:w="1888" w:type="dxa"/>
          </w:tcPr>
          <w:p w14:paraId="2CCE7788" w14:textId="77777777" w:rsidR="005704B1" w:rsidRPr="00AC6FC6" w:rsidRDefault="005704B1" w:rsidP="00A420D8">
            <w:r w:rsidRPr="00AC6FC6">
              <w:t>Firmanavn:</w:t>
            </w:r>
          </w:p>
        </w:tc>
        <w:tc>
          <w:tcPr>
            <w:tcW w:w="7166" w:type="dxa"/>
            <w:gridSpan w:val="3"/>
          </w:tcPr>
          <w:p w14:paraId="07CC714E" w14:textId="77777777" w:rsidR="005704B1" w:rsidRPr="00AC6FC6" w:rsidRDefault="005704B1" w:rsidP="00A420D8">
            <w:r w:rsidRPr="00AC6FC6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5704B1" w:rsidRPr="00AC6FC6" w14:paraId="5BBCAAED" w14:textId="77777777" w:rsidTr="00A420D8">
        <w:trPr>
          <w:trHeight w:val="425"/>
        </w:trPr>
        <w:tc>
          <w:tcPr>
            <w:tcW w:w="1888" w:type="dxa"/>
          </w:tcPr>
          <w:p w14:paraId="6E839A8D" w14:textId="77777777" w:rsidR="005704B1" w:rsidRPr="00AC6FC6" w:rsidRDefault="005704B1" w:rsidP="00A420D8">
            <w:proofErr w:type="spellStart"/>
            <w:r w:rsidRPr="00AC6FC6">
              <w:t>Org.nummer</w:t>
            </w:r>
            <w:proofErr w:type="spellEnd"/>
            <w:r w:rsidRPr="00AC6FC6">
              <w:t>:</w:t>
            </w:r>
          </w:p>
        </w:tc>
        <w:tc>
          <w:tcPr>
            <w:tcW w:w="7166" w:type="dxa"/>
            <w:gridSpan w:val="3"/>
          </w:tcPr>
          <w:p w14:paraId="49CD1573" w14:textId="77777777" w:rsidR="005704B1" w:rsidRPr="00AC6FC6" w:rsidRDefault="005704B1" w:rsidP="00A420D8">
            <w:r w:rsidRPr="00AC6FC6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5704B1" w:rsidRPr="00AC6FC6" w14:paraId="79415D20" w14:textId="77777777" w:rsidTr="00A420D8">
        <w:trPr>
          <w:trHeight w:val="425"/>
        </w:trPr>
        <w:tc>
          <w:tcPr>
            <w:tcW w:w="1888" w:type="dxa"/>
          </w:tcPr>
          <w:p w14:paraId="6FF6313E" w14:textId="77777777" w:rsidR="005704B1" w:rsidRPr="00AC6FC6" w:rsidRDefault="005704B1" w:rsidP="00A420D8">
            <w:r w:rsidRPr="00AC6FC6">
              <w:t>Postadresse:</w:t>
            </w:r>
          </w:p>
        </w:tc>
        <w:tc>
          <w:tcPr>
            <w:tcW w:w="7166" w:type="dxa"/>
            <w:gridSpan w:val="3"/>
          </w:tcPr>
          <w:p w14:paraId="52CC0DFC" w14:textId="77777777" w:rsidR="005704B1" w:rsidRPr="00AC6FC6" w:rsidRDefault="005704B1" w:rsidP="00A420D8">
            <w:r w:rsidRPr="00AC6FC6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5704B1" w:rsidRPr="00AC6FC6" w14:paraId="405E75C8" w14:textId="77777777" w:rsidTr="00A420D8">
        <w:trPr>
          <w:trHeight w:val="425"/>
        </w:trPr>
        <w:tc>
          <w:tcPr>
            <w:tcW w:w="1888" w:type="dxa"/>
          </w:tcPr>
          <w:p w14:paraId="5B9E99FF" w14:textId="77777777" w:rsidR="005704B1" w:rsidRPr="00AC6FC6" w:rsidRDefault="005704B1" w:rsidP="00A420D8">
            <w:r w:rsidRPr="00AC6FC6">
              <w:t>Besøksadresse:</w:t>
            </w:r>
          </w:p>
        </w:tc>
        <w:tc>
          <w:tcPr>
            <w:tcW w:w="7166" w:type="dxa"/>
            <w:gridSpan w:val="3"/>
          </w:tcPr>
          <w:p w14:paraId="6E86B1C3" w14:textId="77777777" w:rsidR="005704B1" w:rsidRPr="00AC6FC6" w:rsidRDefault="005704B1" w:rsidP="00A420D8">
            <w:r w:rsidRPr="00AC6FC6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5704B1" w:rsidRPr="00AC6FC6" w14:paraId="77CD9186" w14:textId="77777777" w:rsidTr="00A420D8">
        <w:trPr>
          <w:trHeight w:val="425"/>
        </w:trPr>
        <w:tc>
          <w:tcPr>
            <w:tcW w:w="1888" w:type="dxa"/>
          </w:tcPr>
          <w:p w14:paraId="02D961E3" w14:textId="77777777" w:rsidR="005704B1" w:rsidRPr="00AC6FC6" w:rsidRDefault="005704B1" w:rsidP="00A420D8">
            <w:r w:rsidRPr="00AC6FC6">
              <w:t>Telefonnummer:</w:t>
            </w:r>
          </w:p>
        </w:tc>
        <w:tc>
          <w:tcPr>
            <w:tcW w:w="2837" w:type="dxa"/>
          </w:tcPr>
          <w:p w14:paraId="688CE7FA" w14:textId="77777777" w:rsidR="005704B1" w:rsidRPr="00AC6FC6" w:rsidRDefault="005704B1" w:rsidP="00A420D8">
            <w:r w:rsidRPr="00AC6FC6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  <w:tc>
          <w:tcPr>
            <w:tcW w:w="1336" w:type="dxa"/>
          </w:tcPr>
          <w:p w14:paraId="00AC499A" w14:textId="77777777" w:rsidR="005704B1" w:rsidRPr="00AC6FC6" w:rsidRDefault="005704B1" w:rsidP="00A420D8"/>
        </w:tc>
        <w:tc>
          <w:tcPr>
            <w:tcW w:w="2993" w:type="dxa"/>
          </w:tcPr>
          <w:p w14:paraId="6C905303" w14:textId="77777777" w:rsidR="005704B1" w:rsidRPr="00AC6FC6" w:rsidRDefault="005704B1" w:rsidP="00A420D8"/>
        </w:tc>
      </w:tr>
    </w:tbl>
    <w:p w14:paraId="2454BB97" w14:textId="77777777" w:rsidR="005704B1" w:rsidRPr="00AC6FC6" w:rsidRDefault="005704B1" w:rsidP="005704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795"/>
        <w:gridCol w:w="1534"/>
        <w:gridCol w:w="2989"/>
      </w:tblGrid>
      <w:tr w:rsidR="005704B1" w:rsidRPr="00AC6FC6" w14:paraId="01CFADE0" w14:textId="77777777" w:rsidTr="00A420D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AD57B6" w14:textId="77777777" w:rsidR="005704B1" w:rsidRPr="00AC6FC6" w:rsidRDefault="005704B1" w:rsidP="00A420D8">
            <w:r w:rsidRPr="00AC6FC6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0AC260" w14:textId="77777777" w:rsidR="005704B1" w:rsidRPr="00AC6FC6" w:rsidRDefault="005704B1" w:rsidP="00A420D8">
            <w:r w:rsidRPr="00AC6FC6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5704B1" w:rsidRPr="00AC6FC6" w14:paraId="1B86A5E6" w14:textId="77777777" w:rsidTr="00A420D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4E2B6A" w14:textId="77777777" w:rsidR="005704B1" w:rsidRPr="00AC6FC6" w:rsidRDefault="005704B1" w:rsidP="00A420D8">
            <w:r w:rsidRPr="00AC6FC6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E44E77" w14:textId="77777777" w:rsidR="005704B1" w:rsidRPr="00AC6FC6" w:rsidRDefault="005704B1" w:rsidP="00A420D8">
            <w:r w:rsidRPr="00AC6FC6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A2E440" w14:textId="77777777" w:rsidR="005704B1" w:rsidRPr="00AC6FC6" w:rsidRDefault="005704B1" w:rsidP="00A420D8">
            <w:r w:rsidRPr="00AC6FC6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B4DDA" w14:textId="77777777" w:rsidR="005704B1" w:rsidRPr="00AC6FC6" w:rsidRDefault="005704B1" w:rsidP="00A420D8">
            <w:r w:rsidRPr="00AC6FC6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5704B1" w:rsidRPr="00AC6FC6" w14:paraId="088CCF8B" w14:textId="77777777" w:rsidTr="00A420D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972C38" w14:textId="77777777" w:rsidR="005704B1" w:rsidRPr="00AC6FC6" w:rsidRDefault="005704B1" w:rsidP="00A420D8">
            <w:r w:rsidRPr="00AC6FC6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8814A5" w14:textId="77777777" w:rsidR="005704B1" w:rsidRPr="00AC6FC6" w:rsidRDefault="005704B1" w:rsidP="00A420D8">
            <w:r w:rsidRPr="00AC6FC6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</w:tbl>
    <w:p w14:paraId="1D02B38E" w14:textId="77777777" w:rsidR="005704B1" w:rsidRDefault="005704B1" w:rsidP="005704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0"/>
        <w:gridCol w:w="4530"/>
      </w:tblGrid>
      <w:tr w:rsidR="005704B1" w:rsidRPr="00AC6FC6" w14:paraId="0A056665" w14:textId="77777777" w:rsidTr="00A420D8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AF20F0" w14:textId="77777777" w:rsidR="005704B1" w:rsidRPr="00AC6FC6" w:rsidRDefault="005704B1" w:rsidP="00A420D8">
            <w:r>
              <w:t>Kvalifikasjonskrav</w:t>
            </w:r>
            <w:r w:rsidRPr="00AC6FC6">
              <w:t>:</w:t>
            </w: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8F3C33" w14:textId="77777777" w:rsidR="005704B1" w:rsidRPr="00AC6FC6" w:rsidRDefault="005704B1" w:rsidP="00A420D8">
            <w:r>
              <w:t>Beskrivelse/kommentar:</w:t>
            </w:r>
          </w:p>
        </w:tc>
      </w:tr>
      <w:tr w:rsidR="005704B1" w:rsidRPr="00AC6FC6" w14:paraId="2F584B46" w14:textId="77777777" w:rsidTr="00A420D8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35D975" w14:textId="77777777" w:rsidR="005704B1" w:rsidRPr="00AC6FC6" w:rsidRDefault="005704B1" w:rsidP="00A420D8"/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E409CA" w14:textId="77777777" w:rsidR="005704B1" w:rsidRPr="00AC6FC6" w:rsidRDefault="005704B1" w:rsidP="00A420D8"/>
        </w:tc>
      </w:tr>
      <w:tr w:rsidR="005704B1" w:rsidRPr="00AC6FC6" w14:paraId="4DEA6531" w14:textId="77777777" w:rsidTr="00A420D8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C7B71" w14:textId="77777777" w:rsidR="005704B1" w:rsidRPr="00AC6FC6" w:rsidRDefault="005704B1" w:rsidP="00A420D8"/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28950A" w14:textId="77777777" w:rsidR="005704B1" w:rsidRPr="00AC6FC6" w:rsidRDefault="005704B1" w:rsidP="00A420D8"/>
        </w:tc>
      </w:tr>
    </w:tbl>
    <w:p w14:paraId="3438EA5C" w14:textId="77777777" w:rsidR="005704B1" w:rsidRPr="00AC6FC6" w:rsidRDefault="005704B1" w:rsidP="005704B1">
      <w:pPr>
        <w:rPr>
          <w:rFonts w:cs="Arial"/>
          <w:sz w:val="24"/>
        </w:rPr>
      </w:pPr>
    </w:p>
    <w:p w14:paraId="068391EF" w14:textId="77777777" w:rsidR="005704B1" w:rsidRPr="00E36CD5" w:rsidRDefault="005704B1" w:rsidP="005704B1">
      <w:r w:rsidRPr="003746F0">
        <w:t>Det bekreftes at [</w:t>
      </w:r>
      <w:r w:rsidRPr="00E0272F">
        <w:rPr>
          <w:i/>
          <w:highlight w:val="lightGray"/>
        </w:rPr>
        <w:t>navn på foretak</w:t>
      </w:r>
      <w:r w:rsidRPr="003746F0">
        <w:t>] forplikter seg til å stille nødvendige ressurser til disposisjon for [</w:t>
      </w:r>
      <w:r w:rsidRPr="00E0272F">
        <w:rPr>
          <w:i/>
          <w:highlight w:val="lightGray"/>
        </w:rPr>
        <w:t>navn på tilbyder</w:t>
      </w:r>
      <w:r w:rsidRPr="003746F0">
        <w:t xml:space="preserve">] </w:t>
      </w:r>
      <w:r>
        <w:t>i henhold til oppfyllelse av kvalifikasjonskravene angitt ovenfor gjennom hele kontraktsperioden, og at det ikke foreligger grunner for avvisning.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2"/>
        <w:gridCol w:w="1539"/>
        <w:gridCol w:w="5509"/>
      </w:tblGrid>
      <w:tr w:rsidR="005704B1" w:rsidRPr="00AC6FC6" w14:paraId="73CCF65A" w14:textId="77777777" w:rsidTr="00A420D8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0822E62" w14:textId="77777777" w:rsidR="005704B1" w:rsidRPr="00AC6FC6" w:rsidRDefault="005704B1" w:rsidP="00A420D8"/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D3A0DB1" w14:textId="77777777" w:rsidR="005704B1" w:rsidRPr="00AC6FC6" w:rsidRDefault="005704B1" w:rsidP="00A420D8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72BF998" w14:textId="77777777" w:rsidR="005704B1" w:rsidRDefault="005704B1" w:rsidP="00A420D8"/>
          <w:p w14:paraId="4D132DB2" w14:textId="77777777" w:rsidR="005704B1" w:rsidRPr="00AC6FC6" w:rsidRDefault="005704B1" w:rsidP="00A420D8"/>
        </w:tc>
      </w:tr>
      <w:tr w:rsidR="005704B1" w:rsidRPr="00AC6FC6" w14:paraId="350AAF73" w14:textId="77777777" w:rsidTr="00A420D8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913E218" w14:textId="77777777" w:rsidR="005704B1" w:rsidRPr="00AC6FC6" w:rsidRDefault="005704B1" w:rsidP="00A420D8">
            <w:r w:rsidRPr="00AC6FC6"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AD56EE3" w14:textId="77777777" w:rsidR="005704B1" w:rsidRPr="00AC6FC6" w:rsidRDefault="005704B1" w:rsidP="00A420D8">
            <w:r w:rsidRPr="00AC6FC6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90BCED5" w14:textId="77777777" w:rsidR="005704B1" w:rsidRPr="00AC6FC6" w:rsidRDefault="005704B1" w:rsidP="00A420D8">
            <w:r>
              <w:t>Daglig leder (u</w:t>
            </w:r>
            <w:r w:rsidRPr="00AC6FC6">
              <w:t>nderskrift</w:t>
            </w:r>
            <w:r>
              <w:t xml:space="preserve"> tilbyder)</w:t>
            </w:r>
          </w:p>
        </w:tc>
      </w:tr>
      <w:tr w:rsidR="005704B1" w:rsidRPr="00AC6FC6" w14:paraId="731694EA" w14:textId="77777777" w:rsidTr="00A420D8">
        <w:tc>
          <w:tcPr>
            <w:tcW w:w="2023" w:type="dxa"/>
          </w:tcPr>
          <w:p w14:paraId="75F9A218" w14:textId="77777777" w:rsidR="005704B1" w:rsidRPr="00AC6FC6" w:rsidRDefault="005704B1" w:rsidP="00A420D8"/>
        </w:tc>
        <w:tc>
          <w:tcPr>
            <w:tcW w:w="1539" w:type="dxa"/>
          </w:tcPr>
          <w:p w14:paraId="04CC7253" w14:textId="77777777" w:rsidR="005704B1" w:rsidRPr="00AC6FC6" w:rsidRDefault="005704B1" w:rsidP="00A420D8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24A9A84" w14:textId="77777777" w:rsidR="005704B1" w:rsidRPr="00AC6FC6" w:rsidRDefault="005704B1" w:rsidP="00A420D8"/>
        </w:tc>
      </w:tr>
      <w:tr w:rsidR="005704B1" w:rsidRPr="00AC6FC6" w14:paraId="63CCACDA" w14:textId="77777777" w:rsidTr="00A420D8">
        <w:tc>
          <w:tcPr>
            <w:tcW w:w="2023" w:type="dxa"/>
          </w:tcPr>
          <w:p w14:paraId="445BC27A" w14:textId="77777777" w:rsidR="005704B1" w:rsidRPr="00AC6FC6" w:rsidRDefault="005704B1" w:rsidP="00A420D8"/>
        </w:tc>
        <w:tc>
          <w:tcPr>
            <w:tcW w:w="1539" w:type="dxa"/>
          </w:tcPr>
          <w:p w14:paraId="0F40AAB3" w14:textId="77777777" w:rsidR="005704B1" w:rsidRPr="00AC6FC6" w:rsidRDefault="005704B1" w:rsidP="00A420D8"/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EE1497A" w14:textId="77777777" w:rsidR="005704B1" w:rsidRPr="00AC6FC6" w:rsidRDefault="005704B1" w:rsidP="00A420D8">
            <w:r w:rsidRPr="00AC6FC6">
              <w:t>Navn med blokkbokstaver</w:t>
            </w:r>
          </w:p>
        </w:tc>
      </w:tr>
    </w:tbl>
    <w:p w14:paraId="3E1017BD" w14:textId="77777777" w:rsidR="005704B1" w:rsidRDefault="005704B1" w:rsidP="005704B1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2"/>
        <w:gridCol w:w="1539"/>
        <w:gridCol w:w="5509"/>
      </w:tblGrid>
      <w:tr w:rsidR="005704B1" w:rsidRPr="00AC6FC6" w14:paraId="11CEAEDB" w14:textId="77777777" w:rsidTr="00A420D8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A6B80C2" w14:textId="77777777" w:rsidR="005704B1" w:rsidRPr="00AC6FC6" w:rsidRDefault="005704B1" w:rsidP="00A420D8"/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93756CF" w14:textId="77777777" w:rsidR="005704B1" w:rsidRPr="00AC6FC6" w:rsidRDefault="005704B1" w:rsidP="00A420D8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B0A3637" w14:textId="77777777" w:rsidR="005704B1" w:rsidRPr="00AC6FC6" w:rsidRDefault="005704B1" w:rsidP="00A420D8"/>
        </w:tc>
      </w:tr>
      <w:tr w:rsidR="005704B1" w:rsidRPr="00AC6FC6" w14:paraId="400FFFD4" w14:textId="77777777" w:rsidTr="00A420D8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116B6FD" w14:textId="77777777" w:rsidR="005704B1" w:rsidRPr="00AC6FC6" w:rsidRDefault="005704B1" w:rsidP="00A420D8">
            <w:r w:rsidRPr="00AC6FC6"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F76E0ED" w14:textId="77777777" w:rsidR="005704B1" w:rsidRPr="00AC6FC6" w:rsidRDefault="005704B1" w:rsidP="00A420D8">
            <w:r w:rsidRPr="00AC6FC6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9FB5D9" w14:textId="77777777" w:rsidR="005704B1" w:rsidRPr="00AC6FC6" w:rsidRDefault="005704B1" w:rsidP="00A420D8">
            <w:r>
              <w:t>Daglig leder (foretak tilbyder støter seg på)</w:t>
            </w:r>
          </w:p>
        </w:tc>
      </w:tr>
      <w:tr w:rsidR="005704B1" w:rsidRPr="00AC6FC6" w14:paraId="54B6D25F" w14:textId="77777777" w:rsidTr="00A420D8">
        <w:tc>
          <w:tcPr>
            <w:tcW w:w="2023" w:type="dxa"/>
          </w:tcPr>
          <w:p w14:paraId="40D6321F" w14:textId="77777777" w:rsidR="005704B1" w:rsidRPr="00AC6FC6" w:rsidRDefault="005704B1" w:rsidP="00A420D8"/>
        </w:tc>
        <w:tc>
          <w:tcPr>
            <w:tcW w:w="1539" w:type="dxa"/>
          </w:tcPr>
          <w:p w14:paraId="744D9B63" w14:textId="77777777" w:rsidR="005704B1" w:rsidRPr="00AC6FC6" w:rsidRDefault="005704B1" w:rsidP="00A420D8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04F13C8" w14:textId="77777777" w:rsidR="005704B1" w:rsidRPr="00AC6FC6" w:rsidRDefault="005704B1" w:rsidP="00A420D8"/>
        </w:tc>
      </w:tr>
      <w:tr w:rsidR="005704B1" w:rsidRPr="00AC6FC6" w14:paraId="3E1B26E3" w14:textId="77777777" w:rsidTr="00A420D8">
        <w:tc>
          <w:tcPr>
            <w:tcW w:w="2023" w:type="dxa"/>
          </w:tcPr>
          <w:p w14:paraId="04B163E0" w14:textId="77777777" w:rsidR="005704B1" w:rsidRPr="00AC6FC6" w:rsidRDefault="005704B1" w:rsidP="00A420D8"/>
        </w:tc>
        <w:tc>
          <w:tcPr>
            <w:tcW w:w="1539" w:type="dxa"/>
          </w:tcPr>
          <w:p w14:paraId="2451484A" w14:textId="77777777" w:rsidR="005704B1" w:rsidRPr="00AC6FC6" w:rsidRDefault="005704B1" w:rsidP="00A420D8"/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4F1666" w14:textId="77777777" w:rsidR="005704B1" w:rsidRPr="00AC6FC6" w:rsidRDefault="005704B1" w:rsidP="00A420D8">
            <w:r w:rsidRPr="00AC6FC6">
              <w:t>Navn med blokkbokstaver</w:t>
            </w:r>
          </w:p>
        </w:tc>
      </w:tr>
    </w:tbl>
    <w:p w14:paraId="32AFB885" w14:textId="77777777" w:rsidR="005704B1" w:rsidRPr="00C62042" w:rsidRDefault="005704B1" w:rsidP="005704B1">
      <w:pPr>
        <w:rPr>
          <w:rStyle w:val="Tittelikkeiinnholdfortegnelse"/>
        </w:rPr>
      </w:pPr>
    </w:p>
    <w:p w14:paraId="478A3E2F" w14:textId="77777777" w:rsidR="00B07918" w:rsidRPr="00B07918" w:rsidRDefault="00B07918" w:rsidP="00B07918">
      <w:pPr>
        <w:spacing w:after="0"/>
        <w:rPr>
          <w:rFonts w:cs="Arial"/>
          <w:color w:val="333333"/>
          <w:szCs w:val="22"/>
          <w:shd w:val="clear" w:color="auto" w:fill="FFFFFF"/>
        </w:rPr>
      </w:pPr>
    </w:p>
    <w:p w14:paraId="1D8072DC" w14:textId="77777777" w:rsidR="009A2495" w:rsidRPr="00FF7873" w:rsidRDefault="009A2495" w:rsidP="009A2495">
      <w:pPr>
        <w:pStyle w:val="Listeavsnitt"/>
        <w:spacing w:after="0"/>
        <w:rPr>
          <w:rFonts w:ascii="Arial" w:hAnsi="Arial" w:cs="Arial"/>
          <w:color w:val="333333"/>
          <w:sz w:val="22"/>
          <w:szCs w:val="22"/>
          <w:shd w:val="clear" w:color="auto" w:fill="FFFFFF"/>
        </w:rPr>
      </w:pPr>
    </w:p>
    <w:p w14:paraId="63C316F8" w14:textId="77777777" w:rsidR="009A2495" w:rsidRPr="00FF7873" w:rsidRDefault="009A2495" w:rsidP="009A2495">
      <w:pPr>
        <w:shd w:val="clear" w:color="auto" w:fill="FFFFFF"/>
        <w:spacing w:before="100" w:beforeAutospacing="1" w:after="100" w:afterAutospacing="1"/>
        <w:rPr>
          <w:rFonts w:ascii="PT Sans" w:hAnsi="PT Sans" w:cs="Arial"/>
          <w:color w:val="000000"/>
          <w:szCs w:val="22"/>
        </w:rPr>
      </w:pPr>
    </w:p>
    <w:p w14:paraId="4E551903" w14:textId="77777777" w:rsidR="00CC4576" w:rsidRPr="00FF7873" w:rsidRDefault="00CC4576" w:rsidP="00D91A74">
      <w:pPr>
        <w:spacing w:line="360" w:lineRule="auto"/>
        <w:rPr>
          <w:szCs w:val="22"/>
        </w:rPr>
      </w:pPr>
    </w:p>
    <w:p w14:paraId="31AD57AA" w14:textId="77777777" w:rsidR="00CC4576" w:rsidRPr="00FF7873" w:rsidRDefault="00CC4576" w:rsidP="00D91A74">
      <w:pPr>
        <w:spacing w:line="360" w:lineRule="auto"/>
        <w:rPr>
          <w:szCs w:val="22"/>
        </w:rPr>
      </w:pPr>
    </w:p>
    <w:p w14:paraId="6208EAD9" w14:textId="77777777" w:rsidR="00A7229C" w:rsidRPr="00FF7873" w:rsidRDefault="00A7229C" w:rsidP="00D91A74">
      <w:pPr>
        <w:spacing w:line="360" w:lineRule="auto"/>
        <w:rPr>
          <w:szCs w:val="22"/>
        </w:rPr>
      </w:pPr>
    </w:p>
    <w:p w14:paraId="0B267BB9" w14:textId="77777777" w:rsidR="00CC4576" w:rsidRPr="00FF7873" w:rsidRDefault="00CC4576" w:rsidP="00D91A74">
      <w:pPr>
        <w:spacing w:line="360" w:lineRule="auto"/>
        <w:rPr>
          <w:szCs w:val="22"/>
        </w:rPr>
      </w:pPr>
    </w:p>
    <w:sectPr w:rsidR="00CC4576" w:rsidRPr="00FF7873" w:rsidSect="00E638AE">
      <w:headerReference w:type="default" r:id="rId11"/>
      <w:headerReference w:type="first" r:id="rId12"/>
      <w:footerReference w:type="first" r:id="rId13"/>
      <w:pgSz w:w="11906" w:h="16838" w:code="9"/>
      <w:pgMar w:top="2517" w:right="1418" w:bottom="198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F5D75" w14:textId="77777777" w:rsidR="00C4171D" w:rsidRDefault="00C4171D">
      <w:r>
        <w:separator/>
      </w:r>
    </w:p>
  </w:endnote>
  <w:endnote w:type="continuationSeparator" w:id="0">
    <w:p w14:paraId="06BD4245" w14:textId="77777777" w:rsidR="00C4171D" w:rsidRDefault="00C4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PT Sans"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EF450" w14:textId="77777777" w:rsidR="00E638AE" w:rsidRDefault="00E638AE">
    <w:pPr>
      <w:pStyle w:val="Bunntekst"/>
    </w:pPr>
    <w:r>
      <w:rPr>
        <w:noProof/>
      </w:rPr>
      <w:drawing>
        <wp:inline distT="0" distB="0" distL="0" distR="0" wp14:anchorId="055F9EAB" wp14:editId="4056C3B6">
          <wp:extent cx="5759450" cy="1371350"/>
          <wp:effectExtent l="0" t="0" r="0" b="0"/>
          <wp:docPr id="5" name="Bilde 5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de 5" descr="Snakk med oss på Servicetorget, telefon: 62 87 40 00, åpningstider mandag, tirsdag, torsdag og fredag fra klokken 08.00-15.30 og onsdag klokken 09.00-15.30. Du kan også finne informasjon på www.kongsvinger.kommune.no&#10;&#10;Du kan skrive til oss på Kongsvinger Kommune, postboks 900, 2226 Kongsvinger. &#10;&#10;Du kan sende oss en mail på postmottak@kongsvinger.kommune.no&#10;&#10;Organisasjonsnummeret til kommunen er 944 117 784&#10;&#10;Du kan besøke oss på servicetorget i Rådhusplassen 3. 2212 Kongsvinger. Åpningstider er mandag, tirsdag, torsdag og fredag fra klokken 08.00-15.30 og onsdag klokken 09.00-15.30. Du kan også finne informasjon på www.kongsvinger.kommune.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371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8356C" w14:textId="77777777" w:rsidR="00C4171D" w:rsidRDefault="00C4171D">
      <w:r>
        <w:separator/>
      </w:r>
    </w:p>
  </w:footnote>
  <w:footnote w:type="continuationSeparator" w:id="0">
    <w:p w14:paraId="25DBD202" w14:textId="77777777" w:rsidR="00C4171D" w:rsidRDefault="00C417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F12D7" w14:textId="77777777" w:rsidR="00A07048" w:rsidRDefault="00CC4576">
    <w:pPr>
      <w:pStyle w:val="Topptekst"/>
      <w:tabs>
        <w:tab w:val="clear" w:pos="4536"/>
        <w:tab w:val="clear" w:pos="9072"/>
        <w:tab w:val="left" w:pos="4153"/>
      </w:tabs>
      <w:spacing w:after="0"/>
      <w:rPr>
        <w:b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5CACD9AC" wp14:editId="6E279311">
          <wp:extent cx="2224724" cy="544530"/>
          <wp:effectExtent l="0" t="0" r="0" b="190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yv†pen_horisontal_EP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5E411" w14:textId="4BA0F3FF" w:rsidR="00A07048" w:rsidRDefault="00CC4576" w:rsidP="00CC4576">
    <w:pPr>
      <w:pStyle w:val="Topptekst"/>
      <w:tabs>
        <w:tab w:val="clear" w:pos="4536"/>
        <w:tab w:val="clear" w:pos="9072"/>
        <w:tab w:val="left" w:pos="7313"/>
      </w:tabs>
      <w:spacing w:after="0"/>
      <w:rPr>
        <w:b/>
        <w:color w:val="999999"/>
        <w:sz w:val="70"/>
        <w:szCs w:val="56"/>
      </w:rPr>
    </w:pPr>
    <w:r>
      <w:rPr>
        <w:b/>
        <w:noProof/>
        <w:color w:val="999999"/>
        <w:sz w:val="70"/>
        <w:szCs w:val="56"/>
      </w:rPr>
      <w:drawing>
        <wp:inline distT="0" distB="0" distL="0" distR="0" wp14:anchorId="7F41EF7A" wp14:editId="1F8D28B6">
          <wp:extent cx="2224724" cy="544530"/>
          <wp:effectExtent l="0" t="0" r="0" b="1905"/>
          <wp:docPr id="1" name="Bilde 1" descr="Kongsvinger Kommune sitt byvåpen med teksten Kongsvinger Kommun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Kongsvinger Kommune sitt byvåpen med teksten Kongsvinger Kommune&#10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453" cy="560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C7AE8">
      <w:rPr>
        <w:b/>
        <w:color w:val="999999"/>
        <w:sz w:val="70"/>
        <w:szCs w:val="56"/>
      </w:rPr>
      <w:t xml:space="preserve">         </w:t>
    </w:r>
    <w:r w:rsidR="00C57826">
      <w:rPr>
        <w:b/>
        <w:color w:val="999999"/>
        <w:sz w:val="70"/>
        <w:szCs w:val="56"/>
      </w:rPr>
      <w:t xml:space="preserve"> </w:t>
    </w:r>
    <w:r w:rsidR="001E28F5">
      <w:rPr>
        <w:b/>
        <w:color w:val="999999"/>
        <w:sz w:val="70"/>
        <w:szCs w:val="56"/>
      </w:rPr>
      <w:t xml:space="preserve">   </w:t>
    </w:r>
    <w:r w:rsidR="00A22234">
      <w:rPr>
        <w:b/>
        <w:color w:val="999999"/>
        <w:sz w:val="70"/>
        <w:szCs w:val="56"/>
      </w:rPr>
      <w:t xml:space="preserve">    </w:t>
    </w:r>
  </w:p>
  <w:p w14:paraId="4B2B5956" w14:textId="77777777" w:rsidR="00A07048" w:rsidRDefault="00A07048">
    <w:pPr>
      <w:pStyle w:val="Topptekst"/>
      <w:tabs>
        <w:tab w:val="clear" w:pos="4536"/>
        <w:tab w:val="clear" w:pos="9072"/>
        <w:tab w:val="left" w:pos="4153"/>
      </w:tabs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C0222"/>
    <w:multiLevelType w:val="hybridMultilevel"/>
    <w:tmpl w:val="48682B6E"/>
    <w:lvl w:ilvl="0" w:tplc="590C905A">
      <w:start w:val="3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333333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6697C"/>
    <w:multiLevelType w:val="hybridMultilevel"/>
    <w:tmpl w:val="0FB01D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F7631"/>
    <w:multiLevelType w:val="multilevel"/>
    <w:tmpl w:val="2ACA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4B5A46"/>
    <w:multiLevelType w:val="multilevel"/>
    <w:tmpl w:val="FBC45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3D1691"/>
    <w:multiLevelType w:val="multilevel"/>
    <w:tmpl w:val="4F7CDE8C"/>
    <w:lvl w:ilvl="0">
      <w:start w:val="1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A71CF7"/>
    <w:multiLevelType w:val="hybridMultilevel"/>
    <w:tmpl w:val="45A0924E"/>
    <w:lvl w:ilvl="0" w:tplc="A2202EFE">
      <w:start w:val="300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A51AFA"/>
    <w:multiLevelType w:val="hybridMultilevel"/>
    <w:tmpl w:val="CCD0E458"/>
    <w:lvl w:ilvl="0" w:tplc="93D83B72">
      <w:start w:val="3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3233A9"/>
    <w:multiLevelType w:val="multilevel"/>
    <w:tmpl w:val="966416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B0021D"/>
    <w:multiLevelType w:val="hybridMultilevel"/>
    <w:tmpl w:val="BBC067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812496">
    <w:abstractNumId w:val="4"/>
  </w:num>
  <w:num w:numId="2" w16cid:durableId="1577662774">
    <w:abstractNumId w:val="4"/>
  </w:num>
  <w:num w:numId="3" w16cid:durableId="1234436947">
    <w:abstractNumId w:val="4"/>
  </w:num>
  <w:num w:numId="4" w16cid:durableId="1278829004">
    <w:abstractNumId w:val="4"/>
  </w:num>
  <w:num w:numId="5" w16cid:durableId="748040207">
    <w:abstractNumId w:val="7"/>
  </w:num>
  <w:num w:numId="6" w16cid:durableId="1714424385">
    <w:abstractNumId w:val="5"/>
  </w:num>
  <w:num w:numId="7" w16cid:durableId="1813476798">
    <w:abstractNumId w:val="3"/>
  </w:num>
  <w:num w:numId="8" w16cid:durableId="2017149844">
    <w:abstractNumId w:val="0"/>
  </w:num>
  <w:num w:numId="9" w16cid:durableId="993603387">
    <w:abstractNumId w:val="6"/>
  </w:num>
  <w:num w:numId="10" w16cid:durableId="73820191">
    <w:abstractNumId w:val="2"/>
  </w:num>
  <w:num w:numId="11" w16cid:durableId="1869171957">
    <w:abstractNumId w:val="8"/>
  </w:num>
  <w:num w:numId="12" w16cid:durableId="12925119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4B1"/>
    <w:rsid w:val="000C3721"/>
    <w:rsid w:val="001E28F5"/>
    <w:rsid w:val="00473D90"/>
    <w:rsid w:val="004A2744"/>
    <w:rsid w:val="00553357"/>
    <w:rsid w:val="005704B1"/>
    <w:rsid w:val="006726CC"/>
    <w:rsid w:val="0069187B"/>
    <w:rsid w:val="00796983"/>
    <w:rsid w:val="007A7AD0"/>
    <w:rsid w:val="007C1916"/>
    <w:rsid w:val="00967D4C"/>
    <w:rsid w:val="00977ECF"/>
    <w:rsid w:val="009A2495"/>
    <w:rsid w:val="009B21E9"/>
    <w:rsid w:val="00A07048"/>
    <w:rsid w:val="00A22234"/>
    <w:rsid w:val="00A7229C"/>
    <w:rsid w:val="00A847C3"/>
    <w:rsid w:val="00B07918"/>
    <w:rsid w:val="00BC77AF"/>
    <w:rsid w:val="00BD102D"/>
    <w:rsid w:val="00C22AD6"/>
    <w:rsid w:val="00C4171D"/>
    <w:rsid w:val="00C57826"/>
    <w:rsid w:val="00CC4576"/>
    <w:rsid w:val="00D14BDF"/>
    <w:rsid w:val="00D91A74"/>
    <w:rsid w:val="00E638AE"/>
    <w:rsid w:val="00E868E3"/>
    <w:rsid w:val="00EC7AE8"/>
    <w:rsid w:val="00EE2A8A"/>
    <w:rsid w:val="00F559E7"/>
    <w:rsid w:val="00FB0B33"/>
    <w:rsid w:val="00FF7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B123D"/>
  <w15:chartTrackingRefBased/>
  <w15:docId w15:val="{4A5A3E24-B597-4AF8-ACF5-89000584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4B1"/>
    <w:pPr>
      <w:spacing w:after="240"/>
    </w:pPr>
    <w:rPr>
      <w:rFonts w:ascii="Arial" w:eastAsiaTheme="minorHAnsi" w:hAnsi="Arial" w:cstheme="minorBidi"/>
      <w:sz w:val="22"/>
      <w:szCs w:val="24"/>
      <w:lang w:eastAsia="en-US"/>
    </w:rPr>
  </w:style>
  <w:style w:type="paragraph" w:styleId="Overskrift1">
    <w:name w:val="heading 1"/>
    <w:basedOn w:val="Normal"/>
    <w:next w:val="Normal"/>
    <w:qFormat/>
    <w:pPr>
      <w:keepNext/>
      <w:spacing w:before="240" w:after="60"/>
      <w:outlineLvl w:val="0"/>
    </w:pPr>
    <w:rPr>
      <w:rFonts w:ascii="Verdana" w:eastAsia="Times New Roman" w:hAnsi="Verdana" w:cs="Arial"/>
      <w:b/>
      <w:bCs/>
      <w:kern w:val="32"/>
      <w:sz w:val="24"/>
      <w:szCs w:val="28"/>
      <w:lang w:eastAsia="nb-NO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Verdana" w:eastAsia="Times New Roman" w:hAnsi="Verdana" w:cs="Arial"/>
      <w:bCs/>
      <w:iCs/>
      <w:sz w:val="24"/>
      <w:szCs w:val="28"/>
      <w:lang w:eastAsia="nb-NO"/>
    </w:rPr>
  </w:style>
  <w:style w:type="paragraph" w:styleId="Overskrift3">
    <w:name w:val="heading 3"/>
    <w:basedOn w:val="Normal"/>
    <w:next w:val="Normal"/>
    <w:qFormat/>
    <w:pPr>
      <w:spacing w:before="120"/>
      <w:outlineLvl w:val="2"/>
    </w:pPr>
    <w:rPr>
      <w:rFonts w:ascii="Verdana" w:eastAsia="Times New Roman" w:hAnsi="Verdana" w:cs="Times New Roman"/>
      <w:sz w:val="20"/>
      <w:szCs w:val="20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semiHidden/>
    <w:pPr>
      <w:tabs>
        <w:tab w:val="center" w:pos="4536"/>
        <w:tab w:val="right" w:pos="9072"/>
      </w:tabs>
    </w:pPr>
    <w:rPr>
      <w:rFonts w:ascii="Verdana" w:eastAsia="Times New Roman" w:hAnsi="Verdana" w:cs="Times New Roman"/>
      <w:sz w:val="20"/>
      <w:lang w:eastAsia="nb-NO"/>
    </w:r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  <w:rPr>
      <w:rFonts w:ascii="Verdana" w:eastAsia="Times New Roman" w:hAnsi="Verdana" w:cs="Times New Roman"/>
      <w:sz w:val="20"/>
      <w:lang w:eastAsia="nb-NO"/>
    </w:rPr>
  </w:style>
  <w:style w:type="paragraph" w:customStyle="1" w:styleId="Normalkniper">
    <w:name w:val="Normal kniper"/>
    <w:basedOn w:val="Normal"/>
    <w:rsid w:val="00C57826"/>
    <w:pPr>
      <w:tabs>
        <w:tab w:val="left" w:pos="720"/>
      </w:tabs>
      <w:spacing w:after="0"/>
    </w:pPr>
    <w:rPr>
      <w:rFonts w:ascii="Verdana" w:eastAsia="Times New Roman" w:hAnsi="Verdana" w:cs="Times New Roman"/>
      <w:sz w:val="20"/>
      <w:lang w:eastAsia="nb-NO"/>
    </w:rPr>
  </w:style>
  <w:style w:type="paragraph" w:customStyle="1" w:styleId="Normalkniping">
    <w:name w:val="Normal kniping"/>
    <w:basedOn w:val="Normal"/>
    <w:pPr>
      <w:tabs>
        <w:tab w:val="left" w:pos="720"/>
      </w:tabs>
      <w:spacing w:after="0"/>
    </w:pPr>
    <w:rPr>
      <w:rFonts w:ascii="Verdana" w:eastAsia="Times New Roman" w:hAnsi="Verdana" w:cs="Times New Roman"/>
      <w:sz w:val="20"/>
      <w:lang w:eastAsia="nb-NO"/>
    </w:rPr>
  </w:style>
  <w:style w:type="paragraph" w:styleId="Listeavsnitt">
    <w:name w:val="List Paragraph"/>
    <w:basedOn w:val="Normal"/>
    <w:uiPriority w:val="34"/>
    <w:qFormat/>
    <w:rsid w:val="009A2495"/>
    <w:pPr>
      <w:ind w:left="720"/>
      <w:contextualSpacing/>
    </w:pPr>
    <w:rPr>
      <w:rFonts w:ascii="Verdana" w:eastAsia="Times New Roman" w:hAnsi="Verdana" w:cs="Times New Roman"/>
      <w:sz w:val="20"/>
      <w:lang w:eastAsia="nb-NO"/>
    </w:rPr>
  </w:style>
  <w:style w:type="paragraph" w:styleId="NormalWeb">
    <w:name w:val="Normal (Web)"/>
    <w:basedOn w:val="Normal"/>
    <w:uiPriority w:val="99"/>
    <w:semiHidden/>
    <w:unhideWhenUsed/>
    <w:rsid w:val="00C22AD6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Standardskriftforavsnitt"/>
    <w:rsid w:val="00C22AD6"/>
  </w:style>
  <w:style w:type="character" w:customStyle="1" w:styleId="Tittelikkeiinnholdfortegnelse">
    <w:name w:val="Tittel (ikke i innholdfortegnelse)"/>
    <w:uiPriority w:val="1"/>
    <w:qFormat/>
    <w:rsid w:val="005704B1"/>
    <w:rPr>
      <w:rFonts w:ascii="Tw Cen MT" w:hAnsi="Tw Cen MT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8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hikt-i-fscap05\avd\kk-avd\Fellesmaler\_Maler%202023\KK_Notatmal_v2023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2f844c-bb2e-4b82-9652-6ed11fde9f14">
      <Terms xmlns="http://schemas.microsoft.com/office/infopath/2007/PartnerControls"/>
    </lcf76f155ced4ddcb4097134ff3c332f>
    <TaxCatchAll xmlns="80a475af-c9d3-4ff8-8d67-fefcc98baf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AEF688E595764C89B2A08FB3E82D40" ma:contentTypeVersion="12" ma:contentTypeDescription="Opprett et nytt dokument." ma:contentTypeScope="" ma:versionID="df81fcc4e4fa79ce9be4bae69e9ff10c">
  <xsd:schema xmlns:xsd="http://www.w3.org/2001/XMLSchema" xmlns:xs="http://www.w3.org/2001/XMLSchema" xmlns:p="http://schemas.microsoft.com/office/2006/metadata/properties" xmlns:ns2="112f844c-bb2e-4b82-9652-6ed11fde9f14" xmlns:ns3="80a475af-c9d3-4ff8-8d67-fefcc98baf4a" targetNamespace="http://schemas.microsoft.com/office/2006/metadata/properties" ma:root="true" ma:fieldsID="7ea7b12f9ae41d595e6359ee1dc7472e" ns2:_="" ns3:_="">
    <xsd:import namespace="112f844c-bb2e-4b82-9652-6ed11fde9f14"/>
    <xsd:import namespace="80a475af-c9d3-4ff8-8d67-fefcc98baf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f844c-bb2e-4b82-9652-6ed11fde9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a475af-c9d3-4ff8-8d67-fefcc98baf4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d973a4f-4014-4bc2-8247-54cc61778818}" ma:internalName="TaxCatchAll" ma:showField="CatchAllData" ma:web="80a475af-c9d3-4ff8-8d67-fefcc98baf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82E87-8DB2-9E44-9D97-A08E03567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503BBA-8C6E-42F7-B4FA-3BE6B8BE23E6}">
  <ds:schemaRefs>
    <ds:schemaRef ds:uri="http://schemas.microsoft.com/office/2006/metadata/properties"/>
    <ds:schemaRef ds:uri="http://schemas.microsoft.com/office/infopath/2007/PartnerControls"/>
    <ds:schemaRef ds:uri="112f844c-bb2e-4b82-9652-6ed11fde9f14"/>
    <ds:schemaRef ds:uri="80a475af-c9d3-4ff8-8d67-fefcc98baf4a"/>
  </ds:schemaRefs>
</ds:datastoreItem>
</file>

<file path=customXml/itemProps3.xml><?xml version="1.0" encoding="utf-8"?>
<ds:datastoreItem xmlns:ds="http://schemas.openxmlformats.org/officeDocument/2006/customXml" ds:itemID="{EE4CD56D-AB34-4C32-B417-EB48C70A0F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093E7-C41E-4C67-9215-8D53B8989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2f844c-bb2e-4b82-9652-6ed11fde9f14"/>
    <ds:schemaRef ds:uri="80a475af-c9d3-4ff8-8d67-fefcc98baf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KK_Notatmal_v2023.dotx</Template>
  <TotalTime>6</TotalTime>
  <Pages>2</Pages>
  <Words>214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Notatmal</vt:lpstr>
    </vt:vector>
  </TitlesOfParts>
  <Company>Gandalf Kommunikasjon as</Company>
  <LinksUpToDate>false</LinksUpToDate>
  <CharactersWithSpaces>1350</CharactersWithSpaces>
  <SharedDoc>false</SharedDoc>
  <HLinks>
    <vt:vector size="30" baseType="variant">
      <vt:variant>
        <vt:i4>917525</vt:i4>
      </vt:variant>
      <vt:variant>
        <vt:i4>-1</vt:i4>
      </vt:variant>
      <vt:variant>
        <vt:i4>2054</vt:i4>
      </vt:variant>
      <vt:variant>
        <vt:i4>1</vt:i4>
      </vt:variant>
      <vt:variant>
        <vt:lpwstr>informerer stripe60%</vt:lpwstr>
      </vt:variant>
      <vt:variant>
        <vt:lpwstr/>
      </vt:variant>
      <vt:variant>
        <vt:i4>6946921</vt:i4>
      </vt:variant>
      <vt:variant>
        <vt:i4>-1</vt:i4>
      </vt:variant>
      <vt:variant>
        <vt:i4>2059</vt:i4>
      </vt:variant>
      <vt:variant>
        <vt:i4>1</vt:i4>
      </vt:variant>
      <vt:variant>
        <vt:lpwstr>Kongsv byvaapen - grayscale</vt:lpwstr>
      </vt:variant>
      <vt:variant>
        <vt:lpwstr/>
      </vt:variant>
      <vt:variant>
        <vt:i4>917525</vt:i4>
      </vt:variant>
      <vt:variant>
        <vt:i4>-1</vt:i4>
      </vt:variant>
      <vt:variant>
        <vt:i4>2060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2061</vt:i4>
      </vt:variant>
      <vt:variant>
        <vt:i4>1</vt:i4>
      </vt:variant>
      <vt:variant>
        <vt:lpwstr>informerer stripe60%</vt:lpwstr>
      </vt:variant>
      <vt:variant>
        <vt:lpwstr/>
      </vt:variant>
      <vt:variant>
        <vt:i4>917525</vt:i4>
      </vt:variant>
      <vt:variant>
        <vt:i4>-1</vt:i4>
      </vt:variant>
      <vt:variant>
        <vt:i4>2062</vt:i4>
      </vt:variant>
      <vt:variant>
        <vt:i4>1</vt:i4>
      </vt:variant>
      <vt:variant>
        <vt:lpwstr>informerer stripe60%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Notatmal</dc:title>
  <dc:subject>Mal</dc:subject>
  <dc:creator>Joakim Haugen</dc:creator>
  <cp:keywords/>
  <dc:description/>
  <cp:lastModifiedBy>Joakim Haugen</cp:lastModifiedBy>
  <cp:revision>1</cp:revision>
  <cp:lastPrinted>1899-12-31T23:00:00Z</cp:lastPrinted>
  <dcterms:created xsi:type="dcterms:W3CDTF">2026-03-12T10:53:00Z</dcterms:created>
  <dcterms:modified xsi:type="dcterms:W3CDTF">2026-03-12T10:59:00Z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0x01010009AEF688E595764C89B2A08FB3E82D40</vt:lpwstr>
  </property>
  <property fmtid="{D5CDD505-2E9C-101B-9397-08002B2CF9AE}" pid="3" name="MediaServiceImageTags">
    <vt:lpwstr/>
  </property>
</Properties>
</file>